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725946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72594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72594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72594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72594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72594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72594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725946">
        <w:rPr>
          <w:b w:val="0"/>
        </w:rPr>
        <w:t xml:space="preserve"> 1/2307-21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725946" w:rsidP="00232C8F">
            <w:r>
              <w:t>Директор кандидат педагогических наук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725946" w:rsidP="00232C8F">
            <w:r>
              <w:t>21587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725946" w:rsidRPr="00725946">
        <w:rPr>
          <w:rStyle w:val="aa"/>
        </w:rPr>
        <w:t xml:space="preserve"> Административно-управленческий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725946" w:rsidRPr="00725946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725946" w:rsidRPr="00725946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725946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725946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725946" w:rsidP="00BA30DE">
            <w:pPr>
              <w:jc w:val="center"/>
            </w:pPr>
            <w:r>
              <w:t>0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725946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725946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725946" w:rsidP="00BA30DE">
            <w:pPr>
              <w:jc w:val="center"/>
            </w:pPr>
            <w:r>
              <w:t>040-757-768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72594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5946" w:rsidRDefault="0072594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5946" w:rsidRPr="00D15B1E" w:rsidRDefault="00725946" w:rsidP="00AD14A4">
            <w:pPr>
              <w:rPr>
                <w:rStyle w:val="a7"/>
              </w:rPr>
            </w:pPr>
          </w:p>
        </w:tc>
      </w:tr>
      <w:tr w:rsidR="0072594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5946" w:rsidRDefault="0072594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5946" w:rsidRPr="00D15B1E" w:rsidRDefault="00725946" w:rsidP="00AD14A4">
            <w:pPr>
              <w:rPr>
                <w:rStyle w:val="a7"/>
              </w:rPr>
            </w:pPr>
          </w:p>
        </w:tc>
      </w:tr>
      <w:tr w:rsidR="0072594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5946" w:rsidRDefault="0072594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5946" w:rsidRPr="00D15B1E" w:rsidRDefault="00725946" w:rsidP="00AD14A4">
            <w:pPr>
              <w:rPr>
                <w:rStyle w:val="a7"/>
              </w:rPr>
            </w:pPr>
          </w:p>
        </w:tc>
      </w:tr>
      <w:tr w:rsidR="0072594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5946" w:rsidRDefault="0072594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5946" w:rsidRPr="00D15B1E" w:rsidRDefault="00725946" w:rsidP="00AD14A4">
            <w:pPr>
              <w:rPr>
                <w:rStyle w:val="a7"/>
              </w:rPr>
            </w:pPr>
          </w:p>
        </w:tc>
      </w:tr>
      <w:tr w:rsidR="0072594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5946" w:rsidRDefault="0072594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5946" w:rsidRPr="00D15B1E" w:rsidRDefault="00725946" w:rsidP="00AD14A4">
            <w:pPr>
              <w:rPr>
                <w:rStyle w:val="a7"/>
              </w:rPr>
            </w:pPr>
          </w:p>
        </w:tc>
      </w:tr>
      <w:tr w:rsidR="0072594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5946" w:rsidRDefault="0072594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5946" w:rsidRPr="00D15B1E" w:rsidRDefault="00725946" w:rsidP="00AD14A4">
            <w:pPr>
              <w:rPr>
                <w:rStyle w:val="a7"/>
              </w:rPr>
            </w:pPr>
          </w:p>
        </w:tc>
      </w:tr>
      <w:tr w:rsidR="00725946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25946" w:rsidRDefault="00725946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25946" w:rsidRPr="00D15B1E" w:rsidRDefault="00725946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725946" w:rsidRPr="00725946">
        <w:rPr>
          <w:rStyle w:val="aa"/>
        </w:rPr>
        <w:t xml:space="preserve"> ПК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725946" w:rsidRPr="00725946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Pr="00D15B1E" w:rsidRDefault="00E36C01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F196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F196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0F196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0F196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2594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6C2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6C2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2594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6C2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6C2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2594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6C2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6C2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2594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6C2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6C2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2594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6C2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6C2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2594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6C2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6C2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2594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6C2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F6C2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0F196C" w:rsidRPr="000F196C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0F196C" w:rsidRPr="000F196C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25946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25946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725946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72594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25946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25946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72594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725946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(дата)</w:t>
            </w: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(дата)</w:t>
            </w: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(дата)</w:t>
            </w: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(дата)</w:t>
            </w: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(дата)</w:t>
            </w: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(дата)</w:t>
            </w: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F6C20" w:rsidTr="00AF6C2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AF6C20" w:rsidP="003C5C39">
            <w:pPr>
              <w:pStyle w:val="a8"/>
            </w:pPr>
            <w:r w:rsidRPr="00AF6C20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AF6C20" w:rsidP="003C5C39">
            <w:pPr>
              <w:pStyle w:val="a8"/>
            </w:pPr>
            <w:r w:rsidRPr="00AF6C20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0F196C" w:rsidP="003C5C39">
            <w:pPr>
              <w:pStyle w:val="a8"/>
            </w:pPr>
            <w:r>
              <w:t>18.02.2022</w:t>
            </w:r>
          </w:p>
        </w:tc>
      </w:tr>
      <w:tr w:rsidR="00EF07A3" w:rsidRPr="00AF6C20" w:rsidTr="00AF6C2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3C5C39">
            <w:pPr>
              <w:pStyle w:val="a8"/>
              <w:rPr>
                <w:b/>
                <w:vertAlign w:val="superscript"/>
              </w:rPr>
            </w:pPr>
            <w:r w:rsidRPr="00AF6C20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AF6C2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EF07A3">
            <w:pPr>
              <w:pStyle w:val="a8"/>
              <w:rPr>
                <w:b/>
                <w:vertAlign w:val="superscript"/>
              </w:rPr>
            </w:pPr>
            <w:r w:rsidRPr="00AF6C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F6C20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EF07A3">
            <w:pPr>
              <w:pStyle w:val="a8"/>
              <w:rPr>
                <w:b/>
                <w:vertAlign w:val="superscript"/>
              </w:rPr>
            </w:pPr>
            <w:r w:rsidRPr="00AF6C2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F6C2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(дата)</w:t>
            </w:r>
          </w:p>
        </w:tc>
      </w:tr>
      <w:tr w:rsidR="00AF6C20" w:rsidRPr="00AF6C20" w:rsidTr="00AF6C2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</w:pPr>
            <w:r w:rsidRPr="00AF6C20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AF6C2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AF6C20" w:rsidP="00EF07A3">
            <w:pPr>
              <w:pStyle w:val="a8"/>
            </w:pPr>
            <w:r w:rsidRPr="00AF6C20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0F196C" w:rsidP="00EF07A3">
            <w:pPr>
              <w:pStyle w:val="a8"/>
            </w:pPr>
            <w:r>
              <w:t>18.02.2022</w:t>
            </w:r>
          </w:p>
        </w:tc>
      </w:tr>
      <w:tr w:rsidR="00AF6C20" w:rsidRPr="00AF6C20" w:rsidTr="00AF6C2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72594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72594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72594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5946" w:rsidRPr="00725946" w:rsidRDefault="00725946" w:rsidP="00EF07A3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(дата)</w:t>
            </w: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5946" w:rsidRPr="00725946" w:rsidRDefault="00725946" w:rsidP="00EF07A3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(дата)</w:t>
            </w: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5946" w:rsidRPr="00725946" w:rsidRDefault="00725946" w:rsidP="00EF07A3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(дата)</w:t>
            </w: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5946" w:rsidRPr="00725946" w:rsidRDefault="00725946" w:rsidP="00EF07A3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(дата)</w:t>
            </w: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5946" w:rsidRPr="00725946" w:rsidRDefault="00725946" w:rsidP="00EF07A3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(дата)</w:t>
            </w: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5946" w:rsidRPr="00725946" w:rsidRDefault="00725946" w:rsidP="00EF07A3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(дата)</w:t>
            </w: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946" w:rsidRPr="00725946" w:rsidRDefault="00725946" w:rsidP="004E51DC">
            <w:pPr>
              <w:pStyle w:val="a8"/>
            </w:pPr>
          </w:p>
        </w:tc>
      </w:tr>
      <w:tr w:rsidR="00725946" w:rsidRPr="00725946" w:rsidTr="0072594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25946" w:rsidRPr="00725946" w:rsidRDefault="00725946" w:rsidP="00EF07A3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25946" w:rsidRPr="00725946" w:rsidRDefault="00725946" w:rsidP="004E51DC">
            <w:pPr>
              <w:pStyle w:val="a8"/>
              <w:rPr>
                <w:vertAlign w:val="superscript"/>
              </w:rPr>
            </w:pPr>
            <w:r w:rsidRPr="00725946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72594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F196C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F196C" w:rsidRPr="000F196C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Административно-управленческ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1587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1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/2307-21 "/>
    <w:docVar w:name="oborud" w:val=" ПК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7EA7B1241FC44A5292E67CF670FD874D"/>
    <w:docVar w:name="rm_id" w:val="6674"/>
    <w:docVar w:name="rm_name" w:val="                                          "/>
    <w:docVar w:name="rm_number" w:val=" 1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D1F5B"/>
    <w:rsid w:val="000F196C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C4AF8"/>
    <w:rsid w:val="002E55C6"/>
    <w:rsid w:val="00305B2F"/>
    <w:rsid w:val="00367816"/>
    <w:rsid w:val="003876C3"/>
    <w:rsid w:val="00392428"/>
    <w:rsid w:val="003A6B78"/>
    <w:rsid w:val="003B0826"/>
    <w:rsid w:val="003C24DB"/>
    <w:rsid w:val="003C5C39"/>
    <w:rsid w:val="0040104A"/>
    <w:rsid w:val="00402CAC"/>
    <w:rsid w:val="00444410"/>
    <w:rsid w:val="004747DC"/>
    <w:rsid w:val="00481C22"/>
    <w:rsid w:val="004A47AD"/>
    <w:rsid w:val="004C4DB2"/>
    <w:rsid w:val="004E51DC"/>
    <w:rsid w:val="004E5FB2"/>
    <w:rsid w:val="004E705C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25946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778A"/>
    <w:rsid w:val="00967790"/>
    <w:rsid w:val="009741E7"/>
    <w:rsid w:val="0098630F"/>
    <w:rsid w:val="009B024D"/>
    <w:rsid w:val="009D30DB"/>
    <w:rsid w:val="009F33E9"/>
    <w:rsid w:val="00A100AB"/>
    <w:rsid w:val="00A12349"/>
    <w:rsid w:val="00A204F5"/>
    <w:rsid w:val="00A301C8"/>
    <w:rsid w:val="00A5612B"/>
    <w:rsid w:val="00A7346C"/>
    <w:rsid w:val="00A87B75"/>
    <w:rsid w:val="00A91908"/>
    <w:rsid w:val="00AA4551"/>
    <w:rsid w:val="00AA46ED"/>
    <w:rsid w:val="00AA4DCC"/>
    <w:rsid w:val="00AD14A4"/>
    <w:rsid w:val="00AD7C32"/>
    <w:rsid w:val="00AF6C20"/>
    <w:rsid w:val="00AF796F"/>
    <w:rsid w:val="00B04F25"/>
    <w:rsid w:val="00BA30DE"/>
    <w:rsid w:val="00BA5029"/>
    <w:rsid w:val="00BC2F3C"/>
    <w:rsid w:val="00C02721"/>
    <w:rsid w:val="00C03F4A"/>
    <w:rsid w:val="00C27A37"/>
    <w:rsid w:val="00C51624"/>
    <w:rsid w:val="00CB0141"/>
    <w:rsid w:val="00CE3307"/>
    <w:rsid w:val="00D15B1E"/>
    <w:rsid w:val="00D76DF8"/>
    <w:rsid w:val="00DB1272"/>
    <w:rsid w:val="00DB5302"/>
    <w:rsid w:val="00DD6B1F"/>
    <w:rsid w:val="00E124F4"/>
    <w:rsid w:val="00E36337"/>
    <w:rsid w:val="00E36C01"/>
    <w:rsid w:val="00E43EDA"/>
    <w:rsid w:val="00EB72AD"/>
    <w:rsid w:val="00EC37A1"/>
    <w:rsid w:val="00EF07A3"/>
    <w:rsid w:val="00EF3DC4"/>
    <w:rsid w:val="00F023CD"/>
    <w:rsid w:val="00F31AF6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2022-02-16T08:41:00Z</dcterms:created>
  <dcterms:modified xsi:type="dcterms:W3CDTF">2022-02-18T08:22:00Z</dcterms:modified>
</cp:coreProperties>
</file>